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D6F61" w14:textId="77777777" w:rsidR="007A71C2" w:rsidRDefault="007A71C2" w:rsidP="007A71C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PHILPOT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1C86D267" w14:textId="77777777" w:rsidR="007A71C2" w:rsidRDefault="007A71C2" w:rsidP="007A71C2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7B427E20" w14:textId="77777777" w:rsidR="007A71C2" w:rsidRDefault="007A71C2" w:rsidP="007A71C2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40ED811E" w14:textId="77777777" w:rsidR="007A71C2" w:rsidRDefault="007A71C2" w:rsidP="007A71C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Son of </w:t>
      </w:r>
      <w:proofErr w:type="gramStart"/>
      <w:r>
        <w:rPr>
          <w:rFonts w:eastAsia="Times New Roman" w:cs="Times New Roman"/>
          <w:szCs w:val="24"/>
        </w:rPr>
        <w:t>John(</w:t>
      </w:r>
      <w:proofErr w:type="gramEnd"/>
      <w:r>
        <w:rPr>
          <w:rFonts w:eastAsia="Times New Roman" w:cs="Times New Roman"/>
          <w:szCs w:val="24"/>
        </w:rPr>
        <w:t>d.1484)</w:t>
      </w:r>
    </w:p>
    <w:p w14:paraId="727F4086" w14:textId="77777777" w:rsidR="007A71C2" w:rsidRDefault="007A71C2" w:rsidP="007A71C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1483-5,</w:t>
      </w:r>
    </w:p>
    <w:p w14:paraId="16DB52B6" w14:textId="77777777" w:rsidR="007A71C2" w:rsidRDefault="007A71C2" w:rsidP="007A71C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Gordon McKelvie, pub. The Boydell Press 2021, pp.122-3)</w:t>
      </w:r>
    </w:p>
    <w:p w14:paraId="7700D7AC" w14:textId="77777777" w:rsidR="007A71C2" w:rsidRDefault="007A71C2" w:rsidP="007A71C2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765ECD3A" w14:textId="77777777" w:rsidR="007A71C2" w:rsidRDefault="007A71C2" w:rsidP="007A71C2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2DF43211" w14:textId="77777777" w:rsidR="007A71C2" w:rsidRDefault="007A71C2" w:rsidP="007A71C2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0C3183BB" w14:textId="77777777" w:rsidR="007A71C2" w:rsidRDefault="007A71C2" w:rsidP="007A71C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ca.</w:t>
      </w:r>
      <w:r>
        <w:rPr>
          <w:rFonts w:eastAsia="Times New Roman" w:cs="Times New Roman"/>
          <w:szCs w:val="24"/>
        </w:rPr>
        <w:tab/>
        <w:t>1453</w:t>
      </w:r>
      <w:r>
        <w:rPr>
          <w:rFonts w:eastAsia="Times New Roman" w:cs="Times New Roman"/>
          <w:szCs w:val="24"/>
        </w:rPr>
        <w:tab/>
        <w:t>He was born.     (ibid.)</w:t>
      </w:r>
    </w:p>
    <w:p w14:paraId="62975055" w14:textId="77777777" w:rsidR="007A71C2" w:rsidRDefault="007A71C2" w:rsidP="007A71C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Dec.1484</w:t>
      </w:r>
      <w:r>
        <w:rPr>
          <w:rFonts w:eastAsia="Times New Roman" w:cs="Times New Roman"/>
          <w:szCs w:val="24"/>
        </w:rPr>
        <w:tab/>
        <w:t>His father died.   (ibid.)</w:t>
      </w:r>
    </w:p>
    <w:p w14:paraId="61F1BDF2" w14:textId="77777777" w:rsidR="007A71C2" w:rsidRDefault="007A71C2" w:rsidP="007A71C2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1210CA6D" w14:textId="77777777" w:rsidR="007A71C2" w:rsidRDefault="007A71C2" w:rsidP="007A71C2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29328573" w14:textId="77777777" w:rsidR="007A71C2" w:rsidRDefault="007A71C2" w:rsidP="007A71C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19 September 2023</w:t>
      </w:r>
    </w:p>
    <w:p w14:paraId="7E68DB2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2AC91" w14:textId="77777777" w:rsidR="007A71C2" w:rsidRDefault="007A71C2" w:rsidP="009139A6">
      <w:r>
        <w:separator/>
      </w:r>
    </w:p>
  </w:endnote>
  <w:endnote w:type="continuationSeparator" w:id="0">
    <w:p w14:paraId="15FC91FA" w14:textId="77777777" w:rsidR="007A71C2" w:rsidRDefault="007A71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E84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E77F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77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CE2DB" w14:textId="77777777" w:rsidR="007A71C2" w:rsidRDefault="007A71C2" w:rsidP="009139A6">
      <w:r>
        <w:separator/>
      </w:r>
    </w:p>
  </w:footnote>
  <w:footnote w:type="continuationSeparator" w:id="0">
    <w:p w14:paraId="14B06526" w14:textId="77777777" w:rsidR="007A71C2" w:rsidRDefault="007A71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DEE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9A46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CE6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C2"/>
    <w:rsid w:val="000666E0"/>
    <w:rsid w:val="002510B7"/>
    <w:rsid w:val="005C130B"/>
    <w:rsid w:val="007A71C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186E9"/>
  <w15:chartTrackingRefBased/>
  <w15:docId w15:val="{0FF84CD7-0D1F-402E-90BE-1C3417A57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2023-09-19T20:17:00Z</dcterms:created>
  <dcterms:modified xsi:type="dcterms:W3CDTF">2023-09-19T20:18:00Z</dcterms:modified>
</cp:coreProperties>
</file>